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FDD" w:rsidRPr="006811F4" w:rsidRDefault="003B5FDD" w:rsidP="00FC6925">
      <w:pPr>
        <w:ind w:firstLine="56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6811F4">
        <w:rPr>
          <w:rFonts w:ascii="Times New Roman" w:hAnsi="Times New Roman"/>
          <w:b/>
          <w:color w:val="000000"/>
          <w:sz w:val="32"/>
          <w:szCs w:val="32"/>
        </w:rPr>
        <w:t>Литературно-музыкальная гостиная</w:t>
      </w:r>
    </w:p>
    <w:p w:rsidR="003B5FDD" w:rsidRPr="006811F4" w:rsidRDefault="003B5FDD" w:rsidP="00FC6925">
      <w:pPr>
        <w:ind w:firstLine="567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6811F4">
        <w:rPr>
          <w:rFonts w:ascii="Times New Roman" w:hAnsi="Times New Roman"/>
          <w:color w:val="000000"/>
          <w:sz w:val="32"/>
          <w:szCs w:val="32"/>
          <w:u w:val="single"/>
        </w:rPr>
        <w:t>Тема</w:t>
      </w:r>
      <w:r w:rsidRPr="006811F4">
        <w:rPr>
          <w:rFonts w:ascii="Times New Roman" w:hAnsi="Times New Roman"/>
          <w:b/>
          <w:color w:val="000000"/>
          <w:sz w:val="32"/>
          <w:szCs w:val="32"/>
          <w:u w:val="single"/>
        </w:rPr>
        <w:t>:</w:t>
      </w:r>
      <w:r w:rsidRPr="006811F4">
        <w:rPr>
          <w:rFonts w:ascii="Times New Roman" w:hAnsi="Times New Roman"/>
          <w:b/>
          <w:color w:val="000000"/>
          <w:sz w:val="32"/>
          <w:szCs w:val="32"/>
        </w:rPr>
        <w:t xml:space="preserve"> «Поговорим еще раз о любви»</w:t>
      </w:r>
    </w:p>
    <w:p w:rsidR="003B5FDD" w:rsidRPr="006811F4" w:rsidRDefault="003B5FDD" w:rsidP="00FC692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color w:val="000000"/>
          <w:sz w:val="28"/>
          <w:szCs w:val="28"/>
          <w:u w:val="single"/>
        </w:rPr>
        <w:t>Цели:</w:t>
      </w:r>
      <w:r w:rsidRPr="006811F4">
        <w:rPr>
          <w:rFonts w:ascii="Times New Roman" w:hAnsi="Times New Roman"/>
          <w:sz w:val="28"/>
          <w:szCs w:val="28"/>
        </w:rPr>
        <w:t xml:space="preserve"> 1. На разнообразном материале попытаться познакомить учащихся с понятием «любовь»: обращаться к ярким, неординарным образам, суждениям о любви накопленным человечеством;</w:t>
      </w:r>
    </w:p>
    <w:p w:rsidR="003B5FDD" w:rsidRPr="006811F4" w:rsidRDefault="003B5FDD" w:rsidP="00FC692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2. Развивать умение не бояться высказывать свои мысли, не бояться перевоплощаться в героев представляемых произведений, анализировать свои ощущения (рефлексия);</w:t>
      </w:r>
    </w:p>
    <w:p w:rsidR="003B5FDD" w:rsidRPr="006811F4" w:rsidRDefault="003B5FDD" w:rsidP="00FC692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3. Воспитывать коммуникативные умения, умение погружаться в эпоху и чувства людей. Воспитывать культуру поведения.</w:t>
      </w:r>
    </w:p>
    <w:p w:rsidR="003B5FDD" w:rsidRPr="006811F4" w:rsidRDefault="003B5FDD" w:rsidP="00FC692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  <w:u w:val="single"/>
        </w:rPr>
        <w:t>Оборудование:</w:t>
      </w:r>
      <w:r w:rsidRPr="006811F4">
        <w:rPr>
          <w:rFonts w:ascii="Times New Roman" w:hAnsi="Times New Roman"/>
          <w:sz w:val="28"/>
          <w:szCs w:val="28"/>
        </w:rPr>
        <w:t xml:space="preserve"> компьютер, видеопроектор, музыкальный центр, диски с музыкальными произведениями, художественными фильмами «31 июня», «Жестокий романс», слайды, колокольчик, листы для написания синквейна, шляпа, конверт.</w:t>
      </w:r>
    </w:p>
    <w:p w:rsidR="003B5FDD" w:rsidRPr="006811F4" w:rsidRDefault="003B5FDD" w:rsidP="00FC692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shapetype id="_x0000_t147" coordsize="21600,21600" o:spt="147" adj="11796480" path="al10800,10800,10800,10800@2@14m,10800r21600,al10800,10800,10800,10800@1@15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0;@19,@20;@21,@20;10800,10800;0,10800;21600,10800;10800,21600;@19,@23;@21,@23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6" type="#_x0000_t147" style="position:absolute;left:0;text-align:left;margin-left:225.2pt;margin-top:62.15pt;width:219pt;height:104pt;z-index:251656192" o:regroupid="2" adj="-11109087" fillcolor="black">
            <v:shadow color="#868686"/>
            <v:textpath style="font-family:&quot;Calibri&quot;;font-size:10pt;font-weight:bold;v-text-spacing:1.5" fitshape="t" trim="t" string="Литературно-музыкальная гостиная&#10;ул. Школьная №8&#10;Килина Наталья Ивановна (звонить 3 раза)"/>
          </v:shape>
        </w:pict>
      </w:r>
      <w:r>
        <w:rPr>
          <w:noProof/>
        </w:rPr>
        <w:pict>
          <v:shapetype id="_x0000_t95" coordsize="21600,21600" o:spt="95" adj="11796480,5400" path="al10800,10800@0@0@2@14,10800,10800,10800,10800@3@15xe">
            <v:stroke joinstyle="miter"/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sum 10800 0 #1"/>
              <v:f eqn="prod #1 1 2"/>
              <v:f eqn="sum @18 5400 0"/>
              <v:f eqn="cos @19 #0"/>
              <v:f eqn="sin @19 #0"/>
              <v:f eqn="sum @20 10800 0"/>
              <v:f eqn="sum @21 10800 0"/>
              <v:f eqn="sum 10800 0 @20"/>
              <v:f eqn="sum #1 10800 0"/>
              <v:f eqn="if @9 @17 @25"/>
              <v:f eqn="if @9 0 21600"/>
              <v:f eqn="cos 10800 #0"/>
              <v:f eqn="sin 10800 #0"/>
              <v:f eqn="sin #1 #0"/>
              <v:f eqn="sum @28 10800 0"/>
              <v:f eqn="sum @29 10800 0"/>
              <v:f eqn="sum @30 10800 0"/>
              <v:f eqn="if @4 0 @31"/>
              <v:f eqn="if #0 @34 0"/>
              <v:f eqn="if @6 @35 @31"/>
              <v:f eqn="sum 21600 0 @36"/>
              <v:f eqn="if @4 0 @33"/>
              <v:f eqn="if #0 @38 @32"/>
              <v:f eqn="if @6 @39 0"/>
              <v:f eqn="if @4 @32 21600"/>
              <v:f eqn="if @6 @41 @33"/>
            </v:formulas>
            <v:path o:connecttype="custom" o:connectlocs="10800,@27;@22,@23;10800,@26;@24,@23" textboxrect="@36,@40,@37,@42"/>
            <v:handles>
              <v:h position="#1,#0" polar="10800,10800" radiusrange="0,10800"/>
            </v:handles>
          </v:shapetype>
          <v:shape id="_x0000_s1027" type="#_x0000_t95" style="position:absolute;left:0;text-align:left;margin-left:204.2pt;margin-top:37.15pt;width:260pt;height:145pt;z-index:-251658240" o:regroupid="2" adj="-11220315,6137"/>
        </w:pict>
      </w:r>
      <w:r>
        <w:rPr>
          <w:noProof/>
        </w:rPr>
        <w:pict>
          <v:shape id="_x0000_s1028" type="#_x0000_t95" style="position:absolute;left:0;text-align:left;margin-left:204.2pt;margin-top:30.15pt;width:260pt;height:158pt;rotation:180;z-index:-251659264" o:regroupid="2" adj="11361138,6440"/>
        </w:pict>
      </w:r>
      <w:r w:rsidRPr="006811F4">
        <w:rPr>
          <w:rFonts w:ascii="Times New Roman" w:hAnsi="Times New Roman"/>
          <w:sz w:val="28"/>
          <w:szCs w:val="28"/>
          <w:u w:val="single"/>
        </w:rPr>
        <w:t>Оформление зала:</w:t>
      </w:r>
      <w:r w:rsidRPr="006811F4">
        <w:rPr>
          <w:rFonts w:ascii="Times New Roman" w:hAnsi="Times New Roman"/>
          <w:sz w:val="28"/>
          <w:szCs w:val="28"/>
        </w:rPr>
        <w:t xml:space="preserve"> овальный ковер, вокруг него столы и стулья, на столах белые салфетки, вазы с цветами, свечи, книги стихотворений известных поэтов, стаканы, минеральная вода.</w:t>
      </w:r>
    </w:p>
    <w:p w:rsidR="003B5FDD" w:rsidRPr="006811F4" w:rsidRDefault="003B5FDD" w:rsidP="00FC6925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noProof/>
        </w:rPr>
        <w:pict>
          <v:rect id="_x0000_s1029" style="position:absolute;left:0;text-align:left;margin-left:204.2pt;margin-top:25.2pt;width:260pt;height:30pt;z-index:-251657216" o:regroupid="2"/>
        </w:pict>
      </w:r>
      <w:r w:rsidRPr="006811F4">
        <w:rPr>
          <w:rFonts w:ascii="Times New Roman" w:hAnsi="Times New Roman"/>
          <w:sz w:val="28"/>
          <w:szCs w:val="28"/>
        </w:rPr>
        <w:t xml:space="preserve"> </w:t>
      </w:r>
      <w:r w:rsidRPr="006811F4">
        <w:rPr>
          <w:rFonts w:ascii="Times New Roman" w:hAnsi="Times New Roman"/>
          <w:sz w:val="28"/>
          <w:szCs w:val="28"/>
          <w:u w:val="single"/>
        </w:rPr>
        <w:t>На входных дверях адрес</w:t>
      </w:r>
      <w:r w:rsidRPr="006811F4">
        <w:rPr>
          <w:rFonts w:ascii="Times New Roman" w:hAnsi="Times New Roman"/>
          <w:sz w:val="28"/>
          <w:szCs w:val="28"/>
        </w:rPr>
        <w:t>:</w:t>
      </w:r>
    </w:p>
    <w:p w:rsidR="003B5FDD" w:rsidRPr="006811F4" w:rsidRDefault="003B5FDD" w:rsidP="00FC692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B5FDD" w:rsidRPr="006811F4" w:rsidRDefault="003B5FDD" w:rsidP="00FC692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B5FDD" w:rsidRPr="006811F4" w:rsidRDefault="003B5FDD" w:rsidP="00FC692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B5FDD" w:rsidRPr="006811F4" w:rsidRDefault="003B5FDD" w:rsidP="00FC692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 xml:space="preserve">Начало в 17 </w:t>
      </w:r>
      <w:r w:rsidRPr="006811F4">
        <w:rPr>
          <w:rFonts w:ascii="Times New Roman" w:hAnsi="Times New Roman"/>
          <w:sz w:val="28"/>
          <w:szCs w:val="28"/>
          <w:u w:val="single"/>
          <w:vertAlign w:val="superscript"/>
        </w:rPr>
        <w:t>00</w:t>
      </w:r>
      <w:r w:rsidRPr="006811F4">
        <w:rPr>
          <w:rFonts w:ascii="Times New Roman" w:hAnsi="Times New Roman"/>
          <w:sz w:val="28"/>
          <w:szCs w:val="28"/>
        </w:rPr>
        <w:t xml:space="preserve">   (двери в «гостиную» закрыты, чтобы попасть туда, надо позвонить в колокольчик).</w:t>
      </w:r>
    </w:p>
    <w:p w:rsidR="003B5FDD" w:rsidRPr="006811F4" w:rsidRDefault="003B5FDD" w:rsidP="00FC6925">
      <w:pPr>
        <w:pStyle w:val="ListParagraph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Прием гостей продолжается 15-20 минут. Легкая музыка.</w:t>
      </w:r>
    </w:p>
    <w:p w:rsidR="003B5FDD" w:rsidRPr="006811F4" w:rsidRDefault="003B5FDD" w:rsidP="00FC6925">
      <w:pPr>
        <w:pStyle w:val="ListParagraph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Представление гостей друг другу.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Здесь собрались поклонники поэзии и музыки, посвященной самому высокому чувству – любви.</w:t>
      </w:r>
    </w:p>
    <w:p w:rsidR="003B5FDD" w:rsidRPr="006811F4" w:rsidRDefault="003B5FDD" w:rsidP="00FC6925">
      <w:pPr>
        <w:pStyle w:val="ListParagraph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Вступительное слово хозяйки.</w:t>
      </w:r>
    </w:p>
    <w:p w:rsidR="003B5FDD" w:rsidRPr="006811F4" w:rsidRDefault="003B5FDD" w:rsidP="006811F4">
      <w:pPr>
        <w:pStyle w:val="ListParagraph"/>
        <w:ind w:left="0" w:firstLine="567"/>
        <w:jc w:val="center"/>
        <w:rPr>
          <w:rFonts w:ascii="Times New Roman" w:hAnsi="Times New Roman"/>
          <w:b/>
          <w:sz w:val="28"/>
          <w:szCs w:val="28"/>
        </w:rPr>
      </w:pPr>
      <w:r w:rsidRPr="006811F4">
        <w:rPr>
          <w:rFonts w:ascii="Times New Roman" w:hAnsi="Times New Roman"/>
          <w:b/>
          <w:sz w:val="28"/>
          <w:szCs w:val="28"/>
        </w:rPr>
        <w:t>О любви (размышления сверстницы)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Вы знаете, что такое любовь?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Вы слышали, как она плачет по ночам?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Или как она смеется среди белого дня?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Или как она отзывается эхом на горных склонах?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А может, вы видели, как она движется по планете, овладевая сердцами мальчиков и девочек, девушек и юношей, мужчин и женщин?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А может, вы чувствовали, как она прикасается к вам своим нежным, шелковым крылом? Или вы чувствовали ее дыхание у себя на щеке?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Возможно, вы знаете, как она пахнет горечью полыни или ароматом розы, солоноватым привкусом моря или одурманивающим запахом черемухи, пьяными слезами расставанья или трезвым поцелуем среди ночи?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Может, вы ловили на себе ее взгляд: быстрый, неуловимый или долгий смотрящий прямо в душу?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Вы знаете, где она обитает? В глубинах морей или на вершинах недоступных скал среди горных пустынь Африки или в холодных льдах Антарктиды?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Возможно, вы сидели с ней за одной партой или просто провожали в кино?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Не она ли вчера отказала вам в танце, а сегодня сказала вам: «Привет».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Вспомните, как она дала вам первую пощечину за неосторожный поцелуй, а потом сама прикоснулась к вам своей нежной ладонью?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А может, это она приходит к вам в образе прекрасной феи, и вы, просыпаясь со слезами на глазах, все еще чувствуете тепло ее рук?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Все мы ищем ответ на вопрос, сто такое любовь.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 xml:space="preserve">Любовь – это, наверное, прекрасная страна, где правят </w:t>
      </w:r>
      <w:r w:rsidRPr="006811F4">
        <w:rPr>
          <w:rFonts w:ascii="Times New Roman" w:hAnsi="Times New Roman"/>
          <w:i/>
          <w:sz w:val="28"/>
          <w:szCs w:val="28"/>
          <w:u w:val="single"/>
        </w:rPr>
        <w:t>счастье, добро, надежда, взаимопонимание.</w:t>
      </w:r>
      <w:r w:rsidRPr="006811F4">
        <w:rPr>
          <w:rFonts w:ascii="Times New Roman" w:hAnsi="Times New Roman"/>
          <w:i/>
          <w:sz w:val="28"/>
          <w:szCs w:val="28"/>
        </w:rPr>
        <w:t xml:space="preserve"> А может, любовь – это горечь разлуки, несбывшиеся мечты, слезы обиды; душа, которая кричит: «Помоги!»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А как вы представляете любовь? Для вас это легкий флирт на пляже или в ресторане? Или страсть, сжигающая вас дотла? Или долгие месяцы ожидания встречи? Внезапный звонок любимого после ссоры? Или чувство, которое вы проносите через всю жизнь, боясь расплескать драгоценные капли?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А может, любовь – это дети, соединяющие разлучившиеся сердца?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Вы знаете, что такое любовь?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Нет, не знаете! Потому что, если бы знали, то это была бы уже не любовь.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Не пытайтесь дать точное определение любви, а просто ищите каждый свою! Единственную и неповторимую. (Елена Коваленко, 17 лет, «Артек»)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Наши дорогие гости пришли не просто так, а принесли подарки – стихотворения и песни о любви. И  сейчас они свои подарки будут вручать. Начинать свое выступление надо со слов: «Я принес (или принесла) вам в подарок (напр.) стихотворение «Все начинается с любви».</w:t>
      </w:r>
    </w:p>
    <w:p w:rsidR="003B5FDD" w:rsidRPr="006811F4" w:rsidRDefault="003B5FDD" w:rsidP="006811F4">
      <w:pPr>
        <w:pStyle w:val="ListParagraph"/>
        <w:ind w:left="0" w:firstLine="3686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***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… Все начинается с любви: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И озаренье и работа,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Глаза цветов,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 xml:space="preserve">Глаза ребенка – 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Все начинается с любви!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Все начинается с любви,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С любви!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Я это точно знаю.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sz w:val="28"/>
          <w:szCs w:val="28"/>
        </w:rPr>
      </w:pPr>
    </w:p>
    <w:p w:rsidR="003B5FDD" w:rsidRPr="006811F4" w:rsidRDefault="003B5FDD" w:rsidP="006811F4">
      <w:pPr>
        <w:pStyle w:val="ListParagraph"/>
        <w:ind w:left="0" w:firstLine="3686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***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Не бывает любви несчастливой.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Не бывает. Не бойтесь попасть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В эпицентр сверхмощного взрыва,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Что зовут «безнадежная страсть».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 xml:space="preserve">Если в душу врывается пламя, 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 xml:space="preserve">Очищаются души в огне. 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И за это сухими губами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«благодарствуй!» шепните Весне.</w:t>
      </w:r>
    </w:p>
    <w:p w:rsidR="003B5FDD" w:rsidRPr="006811F4" w:rsidRDefault="003B5FDD" w:rsidP="006811F4">
      <w:pPr>
        <w:pStyle w:val="ListParagraph"/>
        <w:ind w:left="0" w:firstLine="4962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Ю. Друнина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 xml:space="preserve">Вы сейчас услышали строки известных поэтов </w:t>
      </w:r>
      <w:r w:rsidRPr="006811F4">
        <w:rPr>
          <w:rFonts w:ascii="Times New Roman" w:hAnsi="Times New Roman"/>
          <w:sz w:val="28"/>
          <w:szCs w:val="28"/>
          <w:lang w:val="en-US"/>
        </w:rPr>
        <w:t>XX</w:t>
      </w:r>
      <w:r w:rsidRPr="006811F4">
        <w:rPr>
          <w:rFonts w:ascii="Times New Roman" w:hAnsi="Times New Roman"/>
          <w:sz w:val="28"/>
          <w:szCs w:val="28"/>
        </w:rPr>
        <w:t xml:space="preserve"> века. Любовь приходит ко всем, но вы</w:t>
      </w:r>
      <w:r>
        <w:rPr>
          <w:rFonts w:ascii="Times New Roman" w:hAnsi="Times New Roman"/>
          <w:sz w:val="28"/>
          <w:szCs w:val="28"/>
        </w:rPr>
        <w:t>разить любовь посредством искусства,</w:t>
      </w:r>
      <w:r w:rsidRPr="006811F4">
        <w:rPr>
          <w:rFonts w:ascii="Times New Roman" w:hAnsi="Times New Roman"/>
          <w:sz w:val="28"/>
          <w:szCs w:val="28"/>
        </w:rPr>
        <w:t xml:space="preserve"> дано не каждому. Наверное, это и хорошо, иначе мы в полной мере не могли бы насладиться произведениями художников, скульпторов, композиторов, поэтов и писателей</w:t>
      </w:r>
      <w:r>
        <w:rPr>
          <w:rFonts w:ascii="Times New Roman" w:hAnsi="Times New Roman"/>
          <w:sz w:val="28"/>
          <w:szCs w:val="28"/>
        </w:rPr>
        <w:t>,</w:t>
      </w:r>
      <w:r w:rsidRPr="006811F4">
        <w:rPr>
          <w:rFonts w:ascii="Times New Roman" w:hAnsi="Times New Roman"/>
          <w:sz w:val="28"/>
          <w:szCs w:val="28"/>
        </w:rPr>
        <w:t xml:space="preserve"> посвященных этому прекраснейшему чувству. Сегодня в нашей гостиной присутствуют представители некоторых известных людей </w:t>
      </w:r>
      <w:r w:rsidRPr="006811F4">
        <w:rPr>
          <w:rFonts w:ascii="Times New Roman" w:hAnsi="Times New Roman"/>
          <w:sz w:val="28"/>
          <w:szCs w:val="28"/>
          <w:lang w:val="en-US"/>
        </w:rPr>
        <w:t>XIX</w:t>
      </w:r>
      <w:r w:rsidRPr="006811F4">
        <w:rPr>
          <w:rFonts w:ascii="Times New Roman" w:hAnsi="Times New Roman"/>
          <w:sz w:val="28"/>
          <w:szCs w:val="28"/>
        </w:rPr>
        <w:t xml:space="preserve"> века.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Все хорошо знают великого полководца, реформатора и автора Гражданского кодекса Наполеона Бонапарта, но не всем знакома история его любви. (Кратко).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Зачитывается отрывок из письма Наполеона учеником 10 класса.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«…Моя единственная Жозефина – вдали от тебя весь мир кажется мне пустыней, в которой я один… Ты овладела больше чем всей моей душой. Ты – единственный мой помысел; когда мне опостылевают докучные существа, называемые людьми, когда я готов проклясть жизнь – тогда опускаю я руку на сердце: там покоится твое изображение, смотрю на него, любовь для меня абсолютное счастье».</w:t>
      </w:r>
    </w:p>
    <w:p w:rsidR="003B5FDD" w:rsidRPr="006811F4" w:rsidRDefault="003B5FDD" w:rsidP="006811F4">
      <w:pPr>
        <w:pStyle w:val="ListParagraph"/>
        <w:ind w:left="0" w:firstLine="567"/>
        <w:jc w:val="right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Наполеон Бонапарт – Жозефине, 3 апреля 1796 года.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Не менее интересна история любви автора знаменитой комедии «Горе от ума» А.С. Грибоедова. (Кратко).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Зачитывается отрывок из письма Грибоедова Нине учеником 10 класса.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«Бесценный друг мой, жаль мне тебя как нельзя больше. Теперь я истинно чувствую, что значит любить. Прежде расставался со многими, к которым тоже крепко был привязан, но день, два, неделя – и тоска исчезала, теперь чем далее от тебя, тем хуже. Потерпи еще несколько, Ангел мой, и будем молиться Богу, чтобы нам после того никогда более не разлучаться».</w:t>
      </w:r>
    </w:p>
    <w:p w:rsidR="003B5FDD" w:rsidRPr="006811F4" w:rsidRDefault="003B5FDD" w:rsidP="006811F4">
      <w:pPr>
        <w:pStyle w:val="ListParagraph"/>
        <w:ind w:left="0" w:firstLine="567"/>
        <w:jc w:val="right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А.С. Грибоедов – жене Нине, 24 декабря 1828 года.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 xml:space="preserve">И уж конечно всем известна неземная и трагическая любовь Пушкина. 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Зачитывается отрывок из письма А.С. Пушкина Н.Н.Гончаровой учеником 10 класса.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«Чем более я думаю, тем сильнее убеждаюсь, что мое существование не может быть отделено от вашего: я создан для того, чтобы любить вас и следовать за вами; все другие мои заботы – одно заблуждение и безумие».</w:t>
      </w:r>
    </w:p>
    <w:p w:rsidR="003B5FDD" w:rsidRPr="006811F4" w:rsidRDefault="003B5FDD" w:rsidP="006811F4">
      <w:pPr>
        <w:pStyle w:val="ListParagraph"/>
        <w:ind w:left="0" w:firstLine="567"/>
        <w:jc w:val="right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А.С. Пушкин – Н.Н. Гончаровой, март 1830 года.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Любовь показывает красоту и чистоту человеческих отношений</w:t>
      </w:r>
      <w:r>
        <w:rPr>
          <w:rFonts w:ascii="Times New Roman" w:hAnsi="Times New Roman"/>
          <w:sz w:val="28"/>
          <w:szCs w:val="28"/>
        </w:rPr>
        <w:t>. Замечательно</w:t>
      </w:r>
      <w:r w:rsidRPr="006811F4">
        <w:rPr>
          <w:rFonts w:ascii="Times New Roman" w:hAnsi="Times New Roman"/>
          <w:sz w:val="28"/>
          <w:szCs w:val="28"/>
        </w:rPr>
        <w:t>, когда лю</w:t>
      </w:r>
      <w:r>
        <w:rPr>
          <w:rFonts w:ascii="Times New Roman" w:hAnsi="Times New Roman"/>
          <w:sz w:val="28"/>
          <w:szCs w:val="28"/>
        </w:rPr>
        <w:t xml:space="preserve">бовь взаимна, но любовь </w:t>
      </w:r>
      <w:r w:rsidRPr="006811F4">
        <w:rPr>
          <w:rFonts w:ascii="Times New Roman" w:hAnsi="Times New Roman"/>
          <w:sz w:val="28"/>
          <w:szCs w:val="28"/>
        </w:rPr>
        <w:t xml:space="preserve"> прекрасна, даже когда она безответна. Тема любви благодатна для писателей, режиссеров и актеров. Так по пьесе Островского «Бесприданница» создан великолепный фильм «Жестокий романс». Главная героиня умна, талантлива</w:t>
      </w:r>
      <w:r>
        <w:rPr>
          <w:rFonts w:ascii="Times New Roman" w:hAnsi="Times New Roman"/>
          <w:sz w:val="28"/>
          <w:szCs w:val="28"/>
        </w:rPr>
        <w:t>, красива, но бедна. И это приводи</w:t>
      </w:r>
      <w:r w:rsidRPr="006811F4">
        <w:rPr>
          <w:rFonts w:ascii="Times New Roman" w:hAnsi="Times New Roman"/>
          <w:sz w:val="28"/>
          <w:szCs w:val="28"/>
        </w:rPr>
        <w:t>т к трагедии в ее жизни. Она не может выйти замуж за любимого человека, но идет на все ради него, надеясь на его благородство, вручает свою судьбу в его руки. А он подло предает ее, предоставив богатым дружкам разыграть ее в орлянку, чтобы кому-то из них сделать ее своей любовницей. Гибель – вот спасение героини от бесчестия. (Просмотр эпизодов фильма).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В нашей гостиной присутствует поклонница поэтессы Вики Ветровой и слова, которые она сейчас скажет, созвучны настроению героини «Жестокого романса».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 xml:space="preserve">Ты для меня боль и жара, 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Я для тебя пыль.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 xml:space="preserve">Ты для меня солнце с утра, 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Я для тебя быль.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 xml:space="preserve">Ты для меня опыт души, 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Я для тебя тень.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Ты для меня голос в тиши,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Я для тебя день.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Ты для меня ночь в янтаре,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Я для тебя вещь.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 xml:space="preserve">Сброшен покров сна на заре 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Жаль, что он был вещ.</w:t>
      </w:r>
    </w:p>
    <w:p w:rsidR="003B5FDD" w:rsidRPr="006811F4" w:rsidRDefault="003B5FDD" w:rsidP="006811F4">
      <w:pPr>
        <w:pStyle w:val="ListParagraph"/>
        <w:ind w:left="0" w:firstLine="4111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Вика Ветрова.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 xml:space="preserve">А вот герои следующего фильма остаются вместе и они счастливы. Но и их любовь потребовала жертвы – юной принцессе пришлось ради любимого переместиться в чужую эпоху – из </w:t>
      </w:r>
      <w:r w:rsidRPr="006811F4">
        <w:rPr>
          <w:rFonts w:ascii="Times New Roman" w:hAnsi="Times New Roman"/>
          <w:sz w:val="28"/>
          <w:szCs w:val="28"/>
          <w:lang w:val="en-US"/>
        </w:rPr>
        <w:t>XIII</w:t>
      </w:r>
      <w:r w:rsidRPr="006811F4">
        <w:rPr>
          <w:rFonts w:ascii="Times New Roman" w:hAnsi="Times New Roman"/>
          <w:sz w:val="28"/>
          <w:szCs w:val="28"/>
        </w:rPr>
        <w:t xml:space="preserve"> века в </w:t>
      </w:r>
      <w:r w:rsidRPr="006811F4">
        <w:rPr>
          <w:rFonts w:ascii="Times New Roman" w:hAnsi="Times New Roman"/>
          <w:sz w:val="28"/>
          <w:szCs w:val="28"/>
          <w:lang w:val="en-US"/>
        </w:rPr>
        <w:t>XXI</w:t>
      </w:r>
      <w:r w:rsidRPr="006811F4">
        <w:rPr>
          <w:rFonts w:ascii="Times New Roman" w:hAnsi="Times New Roman"/>
          <w:sz w:val="28"/>
          <w:szCs w:val="28"/>
        </w:rPr>
        <w:t>. Это очень красивый фильм-фантастика о любви. (Просмотр эпизодов).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Знакомьтесь, гости из кинофильма «31 июня». И как созвучны этой неземной любви слова поэтессы Ю.Друниной прошедшей войну.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Ты – рядом, и все прекрасно: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И дождь, и холодный ветер.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Спасибо тебе,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 xml:space="preserve">Мой ясный, 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За то, что ты есть на свете.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Спасибо за эти губы.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Спасибо за руки эти.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 xml:space="preserve">Спасибо тебе, мой милый, 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За то, что ты есть на свете.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Ты рядом, а ведь могли бы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Друг друга совсем не встретить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Единственный мой, спасибо</w:t>
      </w:r>
    </w:p>
    <w:p w:rsidR="003B5FDD" w:rsidRPr="006811F4" w:rsidRDefault="003B5FDD" w:rsidP="006811F4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За то, что ты есть на свете.</w:t>
      </w:r>
    </w:p>
    <w:p w:rsidR="003B5FDD" w:rsidRPr="006811F4" w:rsidRDefault="003B5FDD" w:rsidP="006811F4">
      <w:pPr>
        <w:pStyle w:val="ListParagraph"/>
        <w:ind w:left="0" w:firstLine="4111"/>
        <w:jc w:val="both"/>
        <w:rPr>
          <w:rFonts w:ascii="Times New Roman" w:hAnsi="Times New Roman"/>
          <w:i/>
          <w:sz w:val="28"/>
          <w:szCs w:val="28"/>
        </w:rPr>
      </w:pPr>
      <w:r w:rsidRPr="006811F4">
        <w:rPr>
          <w:rFonts w:ascii="Times New Roman" w:hAnsi="Times New Roman"/>
          <w:i/>
          <w:sz w:val="28"/>
          <w:szCs w:val="28"/>
        </w:rPr>
        <w:t>Ю. Друнина.</w:t>
      </w:r>
    </w:p>
    <w:p w:rsidR="003B5FDD" w:rsidRPr="00DD60EB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DD60EB">
        <w:rPr>
          <w:rFonts w:ascii="Times New Roman" w:hAnsi="Times New Roman"/>
          <w:b/>
          <w:sz w:val="28"/>
          <w:szCs w:val="28"/>
        </w:rPr>
        <w:t>Танец под музыку композитора Евгения Доги (вальс из кинофильма «Мой ласковый и нежный зверь»).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 xml:space="preserve">Любовь – вне политики, для нее не существует государственных границ и это доказывает любовь двух реальных, не из спектакля или фильма людей. Сегодня они незримо присутствуют в нашей гостиной. 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Это советский поэт, певец-бард, актер очень популярный в 70-80-е годы Владимир Высоцкий и французская актриса русского происхождения дочь эмигрантов Марина Влади.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Владимира Высоцкого обо</w:t>
      </w:r>
      <w:r>
        <w:rPr>
          <w:rFonts w:ascii="Times New Roman" w:hAnsi="Times New Roman"/>
          <w:sz w:val="28"/>
          <w:szCs w:val="28"/>
        </w:rPr>
        <w:t>жало наше поколение. За необыч</w:t>
      </w:r>
      <w:r w:rsidRPr="006811F4">
        <w:rPr>
          <w:rFonts w:ascii="Times New Roman" w:hAnsi="Times New Roman"/>
          <w:sz w:val="28"/>
          <w:szCs w:val="28"/>
        </w:rPr>
        <w:t>ный голос, за яркие философско-жизненные стихотворения, которые тут же становились песнями. Можно их любить или не любить. Можно принимать или отвергать, можно спорить. Но пройти мимо них нельзя. Владимир Высоцкий не жил, а горел. Он сжег себя в творчестве и умер очень рано. Всего в 42 год</w:t>
      </w:r>
      <w:r>
        <w:rPr>
          <w:rFonts w:ascii="Times New Roman" w:hAnsi="Times New Roman"/>
          <w:sz w:val="28"/>
          <w:szCs w:val="28"/>
        </w:rPr>
        <w:t>а</w:t>
      </w:r>
      <w:r w:rsidRPr="006811F4">
        <w:rPr>
          <w:rFonts w:ascii="Times New Roman" w:hAnsi="Times New Roman"/>
          <w:sz w:val="28"/>
          <w:szCs w:val="28"/>
        </w:rPr>
        <w:t>. Он любил так же страстно</w:t>
      </w:r>
      <w:r>
        <w:rPr>
          <w:rFonts w:ascii="Times New Roman" w:hAnsi="Times New Roman"/>
          <w:sz w:val="28"/>
          <w:szCs w:val="28"/>
        </w:rPr>
        <w:t>,</w:t>
      </w:r>
      <w:r w:rsidRPr="006811F4">
        <w:rPr>
          <w:rFonts w:ascii="Times New Roman" w:hAnsi="Times New Roman"/>
          <w:sz w:val="28"/>
          <w:szCs w:val="28"/>
        </w:rPr>
        <w:t xml:space="preserve"> как и пел. Встреча с Мариной была как удар молнии. (отрывки из книги Марины Влади «Владимир или Прерванный полет» стр.11-12) Марине казалось, что она не была влюблена пока не вернулась во Францию. И</w:t>
      </w:r>
      <w:r>
        <w:rPr>
          <w:rFonts w:ascii="Times New Roman" w:hAnsi="Times New Roman"/>
          <w:sz w:val="28"/>
          <w:szCs w:val="28"/>
        </w:rPr>
        <w:t>,</w:t>
      </w:r>
      <w:r w:rsidRPr="006811F4">
        <w:rPr>
          <w:rFonts w:ascii="Times New Roman" w:hAnsi="Times New Roman"/>
          <w:sz w:val="28"/>
          <w:szCs w:val="28"/>
        </w:rPr>
        <w:t xml:space="preserve"> лишь услышав по телефону голос Владимира</w:t>
      </w:r>
      <w:r>
        <w:rPr>
          <w:rFonts w:ascii="Times New Roman" w:hAnsi="Times New Roman"/>
          <w:sz w:val="28"/>
          <w:szCs w:val="28"/>
        </w:rPr>
        <w:t>,</w:t>
      </w:r>
      <w:r w:rsidRPr="006811F4">
        <w:rPr>
          <w:rFonts w:ascii="Times New Roman" w:hAnsi="Times New Roman"/>
          <w:sz w:val="28"/>
          <w:szCs w:val="28"/>
        </w:rPr>
        <w:t xml:space="preserve"> расплакалась. А он читал стихи: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Мне каждый вечер зажигает свечи,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И образ твой окуривает дым.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 xml:space="preserve">И не хочу я знать, что время лечит, 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Что все проходит вместе с ним.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Теперь я не избавлюсь от покоя: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Ведь все</w:t>
      </w:r>
      <w:r>
        <w:rPr>
          <w:rFonts w:ascii="Times New Roman" w:hAnsi="Times New Roman"/>
          <w:i/>
          <w:sz w:val="28"/>
          <w:szCs w:val="28"/>
        </w:rPr>
        <w:t>,</w:t>
      </w:r>
      <w:r w:rsidRPr="00C061D2">
        <w:rPr>
          <w:rFonts w:ascii="Times New Roman" w:hAnsi="Times New Roman"/>
          <w:i/>
          <w:sz w:val="28"/>
          <w:szCs w:val="28"/>
        </w:rPr>
        <w:t xml:space="preserve"> что было на душе – на год вперед,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Не ведая, она взяла с собою –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Сначала в порт, а после – в самолет…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В душе моей пустынная пустыня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Так что стоите над пустой моей душой?!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Обрывки песен там и паутина.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А остальное все она взяла с собой.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 xml:space="preserve">В моей душе все цели без дороги, 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Поройтесь в ней – и вы найдете лишь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Две полуфразы, полудиалоги,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А остальное – Франция, Париж…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И пусть мне вечер зажигает свечи,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И образ твой окуривает дым…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Но не хочу я знать, что время лечит,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Что все проходит вместе с ним.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У влюбленны</w:t>
      </w:r>
      <w:r>
        <w:rPr>
          <w:rFonts w:ascii="Times New Roman" w:hAnsi="Times New Roman"/>
          <w:sz w:val="28"/>
          <w:szCs w:val="28"/>
        </w:rPr>
        <w:t xml:space="preserve">х нет перспективы. </w:t>
      </w:r>
      <w:r w:rsidRPr="006811F4">
        <w:rPr>
          <w:rFonts w:ascii="Times New Roman" w:hAnsi="Times New Roman"/>
          <w:sz w:val="28"/>
          <w:szCs w:val="28"/>
        </w:rPr>
        <w:t xml:space="preserve"> Между СССР и Западными странами «железный занавес». Спасает телефон. (Песня «Ноль семь»).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Когда изредка Марина имеет возможность приехать в Москву, жить им в общем-то негде. Возможно</w:t>
      </w:r>
      <w:r>
        <w:rPr>
          <w:rFonts w:ascii="Times New Roman" w:hAnsi="Times New Roman"/>
          <w:sz w:val="28"/>
          <w:szCs w:val="28"/>
        </w:rPr>
        <w:t>,</w:t>
      </w:r>
      <w:r w:rsidRPr="006811F4">
        <w:rPr>
          <w:rFonts w:ascii="Times New Roman" w:hAnsi="Times New Roman"/>
          <w:sz w:val="28"/>
          <w:szCs w:val="28"/>
        </w:rPr>
        <w:t xml:space="preserve"> поэтому появилась песня «Рай в шалаше».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Марина пережила любимого на много лет. Но любовь не угасла и выливается в творчество. В частности – в книгу воспоминаний, где она сравнивает Высоцкого с метеоритом – такую блестящую и короткую жизнь он прожил. Его творчество заслуживает отдельного изучения. А о Марине Влади можно сказать словами Эдуарда Асадова.</w:t>
      </w:r>
    </w:p>
    <w:p w:rsidR="003B5FDD" w:rsidRPr="00C061D2" w:rsidRDefault="003B5FDD" w:rsidP="00C061D2">
      <w:pPr>
        <w:pStyle w:val="ListParagraph"/>
        <w:ind w:left="0" w:firstLine="3686"/>
        <w:jc w:val="both"/>
        <w:rPr>
          <w:rFonts w:ascii="Times New Roman" w:hAnsi="Times New Roman"/>
          <w:b/>
          <w:i/>
          <w:sz w:val="28"/>
          <w:szCs w:val="28"/>
        </w:rPr>
      </w:pPr>
      <w:r w:rsidRPr="00C061D2">
        <w:rPr>
          <w:rFonts w:ascii="Times New Roman" w:hAnsi="Times New Roman"/>
          <w:b/>
          <w:i/>
          <w:sz w:val="28"/>
          <w:szCs w:val="28"/>
        </w:rPr>
        <w:t>Чудачка.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Одни называют ее «чудачкой»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И пальцем на лоб – за спиной, тайком.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Другие «принцессою» и «гордячкой»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А третьи просто – «синим чулком»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 xml:space="preserve">Птицы и те попарно летают, 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Душа стремится к душе живой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Ребята подруг из кино провожают,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А эта одна убегает домой.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Зимы и весны цепочкою пестрой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Мчатся, бегут за звеном звено…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Подруги порой невзрачные просто,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Смотришь, замуж вышли давно.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Вокруг твердят ей: «Пора решаться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Мужчины не будут ведь ждать, учти!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Недолго и в девах вот так остаться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Дело-то катится к 30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Неужто не нравился даже никто?»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Посмотрит мечтательными глазами: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-Нравиться, нравились. Ну и что?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И удивленно пожмет плечами.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Какой же любви она ждет, какой?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Ей хочется крикнуть: «Любви-звездопада!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Красивой-красивой! Большой-большой!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А если я в жизни не встречу такой,</w:t>
      </w:r>
    </w:p>
    <w:p w:rsidR="003B5FDD" w:rsidRPr="00C061D2" w:rsidRDefault="003B5FDD" w:rsidP="00C061D2">
      <w:pPr>
        <w:pStyle w:val="ListParagraph"/>
        <w:ind w:left="0" w:firstLine="2410"/>
        <w:jc w:val="both"/>
        <w:rPr>
          <w:rFonts w:ascii="Times New Roman" w:hAnsi="Times New Roman"/>
          <w:i/>
          <w:sz w:val="28"/>
          <w:szCs w:val="28"/>
        </w:rPr>
      </w:pPr>
      <w:r w:rsidRPr="00C061D2">
        <w:rPr>
          <w:rFonts w:ascii="Times New Roman" w:hAnsi="Times New Roman"/>
          <w:i/>
          <w:sz w:val="28"/>
          <w:szCs w:val="28"/>
        </w:rPr>
        <w:t>Тогда мне совсем никакой не надо!»</w:t>
      </w: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3B5FDD" w:rsidRPr="006811F4" w:rsidRDefault="003B5FDD" w:rsidP="00FC6925">
      <w:pPr>
        <w:pStyle w:val="ListParagraph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 xml:space="preserve">А теперь дорогие мои гости давайте пооткровенничаем. Действие, которое я предлагаю, называется </w:t>
      </w:r>
      <w:r w:rsidRPr="00DD60EB">
        <w:rPr>
          <w:rFonts w:ascii="Times New Roman" w:hAnsi="Times New Roman"/>
          <w:b/>
          <w:sz w:val="28"/>
          <w:szCs w:val="28"/>
        </w:rPr>
        <w:t>«конверт откровения».</w:t>
      </w:r>
      <w:r w:rsidRPr="006811F4">
        <w:rPr>
          <w:rFonts w:ascii="Times New Roman" w:hAnsi="Times New Roman"/>
          <w:sz w:val="28"/>
          <w:szCs w:val="28"/>
        </w:rPr>
        <w:t xml:space="preserve"> (Каждый желающий вытягивает из конверта вопрос и отвечает на него). Например:</w:t>
      </w:r>
    </w:p>
    <w:p w:rsidR="003B5FDD" w:rsidRPr="006811F4" w:rsidRDefault="003B5FDD" w:rsidP="00FC6925">
      <w:pPr>
        <w:pStyle w:val="ListParagraph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Бывает ли любовь с первого взгляда?</w:t>
      </w:r>
    </w:p>
    <w:p w:rsidR="003B5FDD" w:rsidRPr="006811F4" w:rsidRDefault="003B5FDD" w:rsidP="00FC6925">
      <w:pPr>
        <w:pStyle w:val="ListParagraph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Сколько раз в жизни может любить человек?</w:t>
      </w:r>
    </w:p>
    <w:p w:rsidR="003B5FDD" w:rsidRPr="006811F4" w:rsidRDefault="003B5FDD" w:rsidP="00FC6925">
      <w:pPr>
        <w:pStyle w:val="ListParagraph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Может ли быть любовь длиною в жизнь?</w:t>
      </w:r>
    </w:p>
    <w:p w:rsidR="003B5FDD" w:rsidRPr="006811F4" w:rsidRDefault="003B5FDD" w:rsidP="00FC6925">
      <w:pPr>
        <w:pStyle w:val="ListParagraph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Следует ли прислушиваться к мнению других, например, родителей, когда любишь?</w:t>
      </w:r>
    </w:p>
    <w:p w:rsidR="003B5FDD" w:rsidRPr="006811F4" w:rsidRDefault="003B5FDD" w:rsidP="00FC6925">
      <w:pPr>
        <w:pStyle w:val="ListParagraph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Что делать, если в равной степени любишь двоих и не в силах сделать выбор в чью-либо пользу? Всегда ли следует говорить любимому человеку правду?</w:t>
      </w:r>
    </w:p>
    <w:p w:rsidR="003B5FDD" w:rsidRPr="006811F4" w:rsidRDefault="003B5FDD" w:rsidP="00FC6925">
      <w:pPr>
        <w:pStyle w:val="ListParagraph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Стоит ли обсуждать с любимым то, что не нравится в ваших с ним отношениях?</w:t>
      </w:r>
    </w:p>
    <w:p w:rsidR="003B5FDD" w:rsidRPr="006811F4" w:rsidRDefault="003B5FDD" w:rsidP="00FC6925">
      <w:pPr>
        <w:pStyle w:val="ListParagraph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Можно ли назвать плюсы и минусы раннего брака?</w:t>
      </w:r>
    </w:p>
    <w:p w:rsidR="003B5FDD" w:rsidRPr="006811F4" w:rsidRDefault="003B5FDD" w:rsidP="00FC6925">
      <w:pPr>
        <w:pStyle w:val="ListParagraph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Правда ли, что любят одних, а женятся на других?</w:t>
      </w:r>
    </w:p>
    <w:p w:rsidR="003B5FDD" w:rsidRPr="006811F4" w:rsidRDefault="003B5FDD" w:rsidP="00FC6925">
      <w:pPr>
        <w:pStyle w:val="ListParagraph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Кому семья нужна в первую очередь – мужчине или женщине?</w:t>
      </w:r>
    </w:p>
    <w:p w:rsidR="003B5FDD" w:rsidRPr="006811F4" w:rsidRDefault="003B5FDD" w:rsidP="00FC6925">
      <w:pPr>
        <w:pStyle w:val="ListParagraph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Можно ли простить измену?</w:t>
      </w:r>
    </w:p>
    <w:p w:rsidR="003B5FDD" w:rsidRPr="006811F4" w:rsidRDefault="003B5FDD" w:rsidP="00FC6925">
      <w:pPr>
        <w:pStyle w:val="ListParagraph"/>
        <w:numPr>
          <w:ilvl w:val="0"/>
          <w:numId w:val="3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Что для человека более значимо – любить или быть любимым?</w:t>
      </w:r>
    </w:p>
    <w:p w:rsidR="003B5FDD" w:rsidRPr="006811F4" w:rsidRDefault="003B5FDD" w:rsidP="00FC6925">
      <w:pPr>
        <w:jc w:val="both"/>
        <w:rPr>
          <w:rFonts w:ascii="Times New Roman" w:hAnsi="Times New Roman"/>
          <w:sz w:val="28"/>
          <w:szCs w:val="28"/>
        </w:rPr>
      </w:pPr>
      <w:r w:rsidRPr="00DD60EB">
        <w:rPr>
          <w:rFonts w:ascii="Times New Roman" w:hAnsi="Times New Roman"/>
          <w:b/>
          <w:sz w:val="28"/>
          <w:szCs w:val="28"/>
        </w:rPr>
        <w:t>Стихотворения и песни по желанию</w:t>
      </w:r>
      <w:r w:rsidRPr="006811F4">
        <w:rPr>
          <w:rFonts w:ascii="Times New Roman" w:hAnsi="Times New Roman"/>
          <w:sz w:val="28"/>
          <w:szCs w:val="28"/>
        </w:rPr>
        <w:t>.</w:t>
      </w:r>
    </w:p>
    <w:p w:rsidR="003B5FDD" w:rsidRPr="006811F4" w:rsidRDefault="003B5FDD" w:rsidP="00FC6925">
      <w:pPr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- Я, как хозяйка гостиной, очень рада,  что мои гости – высокоинтеллектуальные люди, понимающие, что любовь – это чудо. Любовь – это бабочка в ваших руках и от вас зависит будет она жить или умрет или, раненая вырвется от вас и улетит.</w:t>
      </w:r>
    </w:p>
    <w:p w:rsidR="003B5FDD" w:rsidRPr="00C061D2" w:rsidRDefault="003B5FDD" w:rsidP="00C061D2">
      <w:pPr>
        <w:ind w:firstLine="2410"/>
        <w:jc w:val="both"/>
        <w:rPr>
          <w:rFonts w:ascii="Times New Roman" w:hAnsi="Times New Roman"/>
          <w:b/>
          <w:i/>
          <w:sz w:val="28"/>
          <w:szCs w:val="28"/>
        </w:rPr>
      </w:pPr>
      <w:r w:rsidRPr="00C061D2">
        <w:rPr>
          <w:rFonts w:ascii="Times New Roman" w:hAnsi="Times New Roman"/>
          <w:b/>
          <w:i/>
          <w:sz w:val="28"/>
          <w:szCs w:val="28"/>
        </w:rPr>
        <w:t>Любовь стараясь удержать.</w:t>
      </w: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 xml:space="preserve">Любовь стараясь удержать, </w:t>
      </w: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Как шпагу тянем мы ее…</w:t>
      </w: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Один – к себе за рукоять,</w:t>
      </w: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Другой – к себе за острие.</w:t>
      </w: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Любовь пытаясь оттолкнуть,</w:t>
      </w: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На шпагу давим мы вдвоем.</w:t>
      </w: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Один – эфесом другу в грудь,</w:t>
      </w: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Другой – под сердце острием.</w:t>
      </w: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И кто слабеющей рукой</w:t>
      </w: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Клинок не в силах удержать,</w:t>
      </w: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Когда-нибудь любви иной</w:t>
      </w: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Возьмет спокойно рукоять.</w:t>
      </w: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И рук, сжимающих металл,</w:t>
      </w: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Ему уже не будет жаль,</w:t>
      </w: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Как будто он не испытал,</w:t>
      </w: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 xml:space="preserve">Как режет сталь, </w:t>
      </w:r>
    </w:p>
    <w:p w:rsidR="003B5FDD" w:rsidRPr="006811F4" w:rsidRDefault="003B5FDD" w:rsidP="00C061D2">
      <w:pPr>
        <w:spacing w:line="240" w:lineRule="auto"/>
        <w:ind w:firstLine="2410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 xml:space="preserve">                     как режет сталь.</w:t>
      </w:r>
    </w:p>
    <w:p w:rsidR="003B5FDD" w:rsidRPr="006811F4" w:rsidRDefault="003B5FDD" w:rsidP="00FC692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B5FDD" w:rsidRPr="006811F4" w:rsidRDefault="003B5FDD" w:rsidP="00FC692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 xml:space="preserve">А сейчас мы в действии проверим еще одну сторону любви, без которой, наверное, не обойтись – это соперничество. </w:t>
      </w:r>
      <w:r w:rsidRPr="00BF39CD">
        <w:rPr>
          <w:rFonts w:ascii="Times New Roman" w:hAnsi="Times New Roman"/>
          <w:b/>
          <w:sz w:val="28"/>
          <w:szCs w:val="28"/>
        </w:rPr>
        <w:t>Игра называется «Все дело в шляпе</w:t>
      </w:r>
      <w:r w:rsidRPr="006811F4">
        <w:rPr>
          <w:rFonts w:ascii="Times New Roman" w:hAnsi="Times New Roman"/>
          <w:sz w:val="28"/>
          <w:szCs w:val="28"/>
        </w:rPr>
        <w:t>».</w:t>
      </w:r>
    </w:p>
    <w:p w:rsidR="003B5FDD" w:rsidRPr="006811F4" w:rsidRDefault="003B5FDD" w:rsidP="00FC692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Все находят себе пару. Сейчас б</w:t>
      </w:r>
      <w:r>
        <w:rPr>
          <w:rFonts w:ascii="Times New Roman" w:hAnsi="Times New Roman"/>
          <w:sz w:val="28"/>
          <w:szCs w:val="28"/>
        </w:rPr>
        <w:t>удет музыка и медленный танец. И</w:t>
      </w:r>
      <w:r w:rsidRPr="006811F4">
        <w:rPr>
          <w:rFonts w:ascii="Times New Roman" w:hAnsi="Times New Roman"/>
          <w:sz w:val="28"/>
          <w:szCs w:val="28"/>
        </w:rPr>
        <w:t xml:space="preserve"> соперник это я. Подхожу к любой паре – надеваю шляпу на голову соперника и увожу партнера. И так игра продолжается до окончания музыки. Узнаем кто в проигрыше, кто «шляпа».</w:t>
      </w:r>
    </w:p>
    <w:p w:rsidR="003B5FDD" w:rsidRPr="006811F4" w:rsidRDefault="003B5FDD" w:rsidP="00FC692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B5FDD" w:rsidRPr="006811F4" w:rsidRDefault="003B5FDD" w:rsidP="00FC692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Отдохнули, а теперь нас ждет творчество. Вы должны создать синквейн на тему «любовь».</w:t>
      </w:r>
    </w:p>
    <w:p w:rsidR="003B5FDD" w:rsidRPr="006811F4" w:rsidRDefault="003B5FDD" w:rsidP="00FC6925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Чтение синквейнов.</w:t>
      </w:r>
    </w:p>
    <w:p w:rsidR="003B5FDD" w:rsidRPr="00BF39CD" w:rsidRDefault="003B5FDD" w:rsidP="00FC6925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811F4">
        <w:rPr>
          <w:rFonts w:ascii="Times New Roman" w:hAnsi="Times New Roman"/>
          <w:sz w:val="28"/>
          <w:szCs w:val="28"/>
        </w:rPr>
        <w:t>Ну а сейчас мы распрощаемся. Уходя из гостей, вы должны вежливо попрощаться с хозяйкой таким образом: «Стоя в прихожей, я хочу сказать…» И скажете о том, что особенно понравилось, и что не очень понравилось у меня в гостях</w:t>
      </w:r>
      <w:r w:rsidRPr="00BF39CD">
        <w:rPr>
          <w:rFonts w:ascii="Times New Roman" w:hAnsi="Times New Roman"/>
          <w:b/>
          <w:sz w:val="28"/>
          <w:szCs w:val="28"/>
        </w:rPr>
        <w:t>. (Рефлексия).</w:t>
      </w:r>
    </w:p>
    <w:sectPr w:rsidR="003B5FDD" w:rsidRPr="00BF39CD" w:rsidSect="006811F4">
      <w:headerReference w:type="default" r:id="rId7"/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FDD" w:rsidRDefault="003B5FDD" w:rsidP="00A44D57">
      <w:pPr>
        <w:spacing w:after="0" w:line="240" w:lineRule="auto"/>
      </w:pPr>
      <w:r>
        <w:separator/>
      </w:r>
    </w:p>
  </w:endnote>
  <w:endnote w:type="continuationSeparator" w:id="1">
    <w:p w:rsidR="003B5FDD" w:rsidRDefault="003B5FDD" w:rsidP="00A44D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FDD" w:rsidRDefault="003B5FDD" w:rsidP="00A44D57">
      <w:pPr>
        <w:spacing w:after="0" w:line="240" w:lineRule="auto"/>
      </w:pPr>
      <w:r>
        <w:separator/>
      </w:r>
    </w:p>
  </w:footnote>
  <w:footnote w:type="continuationSeparator" w:id="1">
    <w:p w:rsidR="003B5FDD" w:rsidRDefault="003B5FDD" w:rsidP="00A44D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FDD" w:rsidRDefault="003B5FDD">
    <w:pPr>
      <w:pStyle w:val="Header"/>
      <w:jc w:val="right"/>
    </w:pPr>
    <w:fldSimple w:instr=" PAGE   \* MERGEFORMAT ">
      <w:r>
        <w:rPr>
          <w:noProof/>
        </w:rPr>
        <w:t>2</w:t>
      </w:r>
    </w:fldSimple>
  </w:p>
  <w:p w:rsidR="003B5FDD" w:rsidRPr="00A44D57" w:rsidRDefault="003B5FDD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E0366F"/>
    <w:multiLevelType w:val="hybridMultilevel"/>
    <w:tmpl w:val="F1366CC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52985A06"/>
    <w:multiLevelType w:val="hybridMultilevel"/>
    <w:tmpl w:val="DCBEE974"/>
    <w:lvl w:ilvl="0" w:tplc="868E58F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750058D1"/>
    <w:multiLevelType w:val="hybridMultilevel"/>
    <w:tmpl w:val="5AA84F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BF6"/>
    <w:rsid w:val="00016AB3"/>
    <w:rsid w:val="000C09CF"/>
    <w:rsid w:val="001743CE"/>
    <w:rsid w:val="001C0405"/>
    <w:rsid w:val="001D461C"/>
    <w:rsid w:val="00234072"/>
    <w:rsid w:val="002836A5"/>
    <w:rsid w:val="00284A63"/>
    <w:rsid w:val="00285A94"/>
    <w:rsid w:val="002D3BF6"/>
    <w:rsid w:val="0037100A"/>
    <w:rsid w:val="003B5FDD"/>
    <w:rsid w:val="003C3BCC"/>
    <w:rsid w:val="003D14F6"/>
    <w:rsid w:val="00490210"/>
    <w:rsid w:val="004A6576"/>
    <w:rsid w:val="004B5696"/>
    <w:rsid w:val="00592336"/>
    <w:rsid w:val="005A357A"/>
    <w:rsid w:val="005B5CB6"/>
    <w:rsid w:val="006811F4"/>
    <w:rsid w:val="00692974"/>
    <w:rsid w:val="006D1026"/>
    <w:rsid w:val="007713F5"/>
    <w:rsid w:val="007B7712"/>
    <w:rsid w:val="0099267D"/>
    <w:rsid w:val="00A44D57"/>
    <w:rsid w:val="00AB1126"/>
    <w:rsid w:val="00AF2825"/>
    <w:rsid w:val="00B56E6A"/>
    <w:rsid w:val="00BA1B19"/>
    <w:rsid w:val="00BF39CD"/>
    <w:rsid w:val="00C061D2"/>
    <w:rsid w:val="00D463E2"/>
    <w:rsid w:val="00D728A8"/>
    <w:rsid w:val="00DD60EB"/>
    <w:rsid w:val="00DE6CEF"/>
    <w:rsid w:val="00E22A2D"/>
    <w:rsid w:val="00FC6925"/>
    <w:rsid w:val="00FF6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8A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7100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A44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44D57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44D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44D5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574</TotalTime>
  <Pages>8</Pages>
  <Words>1988</Words>
  <Characters>11338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Килина Н.И.</dc:creator>
  <cp:keywords/>
  <dc:description/>
  <cp:lastModifiedBy>User</cp:lastModifiedBy>
  <cp:revision>13</cp:revision>
  <cp:lastPrinted>2010-11-07T07:56:00Z</cp:lastPrinted>
  <dcterms:created xsi:type="dcterms:W3CDTF">2010-04-15T01:28:00Z</dcterms:created>
  <dcterms:modified xsi:type="dcterms:W3CDTF">2012-05-17T15:22:00Z</dcterms:modified>
</cp:coreProperties>
</file>